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F2085" w14:textId="77777777" w:rsidR="002574EF" w:rsidRDefault="002574EF" w:rsidP="002574EF">
      <w:pPr>
        <w:pStyle w:val="NoSpacing"/>
        <w:jc w:val="both"/>
      </w:pPr>
      <w:r>
        <w:rPr>
          <w:u w:val="single"/>
        </w:rPr>
        <w:t>John BASHAM</w:t>
      </w:r>
      <w:r>
        <w:t xml:space="preserve">      (fl.1483)</w:t>
      </w:r>
    </w:p>
    <w:p w14:paraId="2B5F55BA" w14:textId="77777777" w:rsidR="002574EF" w:rsidRDefault="002574EF" w:rsidP="002574EF">
      <w:pPr>
        <w:pStyle w:val="NoSpacing"/>
        <w:jc w:val="both"/>
      </w:pPr>
      <w:r>
        <w:t xml:space="preserve">of </w:t>
      </w:r>
      <w:proofErr w:type="spellStart"/>
      <w:r>
        <w:t>Pockthorpe</w:t>
      </w:r>
      <w:proofErr w:type="spellEnd"/>
      <w:r>
        <w:t>, Norfolk. Husbandman.</w:t>
      </w:r>
    </w:p>
    <w:p w14:paraId="03687805" w14:textId="77777777" w:rsidR="002574EF" w:rsidRDefault="002574EF" w:rsidP="002574EF">
      <w:pPr>
        <w:pStyle w:val="NoSpacing"/>
        <w:jc w:val="both"/>
      </w:pPr>
    </w:p>
    <w:p w14:paraId="59D11B2D" w14:textId="77777777" w:rsidR="002574EF" w:rsidRDefault="002574EF" w:rsidP="002574EF">
      <w:pPr>
        <w:pStyle w:val="NoSpacing"/>
        <w:jc w:val="both"/>
      </w:pPr>
    </w:p>
    <w:p w14:paraId="460C7280" w14:textId="77777777" w:rsidR="002574EF" w:rsidRDefault="002574EF" w:rsidP="002574EF">
      <w:pPr>
        <w:pStyle w:val="NoSpacing"/>
        <w:jc w:val="both"/>
      </w:pPr>
      <w:r>
        <w:tab/>
        <w:t>1483</w:t>
      </w:r>
      <w:r>
        <w:tab/>
        <w:t xml:space="preserve">John </w:t>
      </w:r>
      <w:proofErr w:type="spellStart"/>
      <w:r>
        <w:t>Ebbys</w:t>
      </w:r>
      <w:proofErr w:type="spellEnd"/>
      <w:r>
        <w:t xml:space="preserve">(q.v.) brought a plaint of debt against him, John </w:t>
      </w:r>
      <w:proofErr w:type="spellStart"/>
      <w:r>
        <w:t>Calwe</w:t>
      </w:r>
      <w:proofErr w:type="spellEnd"/>
      <w:r>
        <w:t xml:space="preserve"> of</w:t>
      </w:r>
    </w:p>
    <w:p w14:paraId="66917A94" w14:textId="77777777" w:rsidR="002574EF" w:rsidRDefault="002574EF" w:rsidP="002574EF">
      <w:pPr>
        <w:pStyle w:val="NoSpacing"/>
        <w:jc w:val="both"/>
      </w:pPr>
      <w:r>
        <w:tab/>
      </w:r>
      <w:r>
        <w:tab/>
      </w:r>
      <w:proofErr w:type="spellStart"/>
      <w:r>
        <w:t>Ranworth</w:t>
      </w:r>
      <w:proofErr w:type="spellEnd"/>
      <w:r>
        <w:t>(q.v.) and Thomas Redman of Gresham(q.v.).</w:t>
      </w:r>
    </w:p>
    <w:p w14:paraId="7618770C" w14:textId="77777777" w:rsidR="002574EF" w:rsidRDefault="002574EF" w:rsidP="002574EF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39C0E28" w14:textId="77777777" w:rsidR="002574EF" w:rsidRDefault="002574EF" w:rsidP="002574EF">
      <w:pPr>
        <w:pStyle w:val="NoSpacing"/>
        <w:jc w:val="both"/>
      </w:pPr>
    </w:p>
    <w:p w14:paraId="34D7E5AE" w14:textId="77777777" w:rsidR="002574EF" w:rsidRDefault="002574EF" w:rsidP="002574EF">
      <w:pPr>
        <w:pStyle w:val="NoSpacing"/>
        <w:jc w:val="both"/>
      </w:pPr>
    </w:p>
    <w:p w14:paraId="5993132F" w14:textId="77777777" w:rsidR="002574EF" w:rsidRDefault="002574EF" w:rsidP="002574EF">
      <w:pPr>
        <w:pStyle w:val="NoSpacing"/>
        <w:jc w:val="both"/>
      </w:pPr>
      <w:r>
        <w:t>31 January 2020</w:t>
      </w:r>
    </w:p>
    <w:p w14:paraId="51933CF4" w14:textId="77777777" w:rsidR="006B2F86" w:rsidRPr="00E71FC3" w:rsidRDefault="002574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83DA4" w14:textId="77777777" w:rsidR="002574EF" w:rsidRDefault="002574EF" w:rsidP="00E71FC3">
      <w:pPr>
        <w:spacing w:after="0" w:line="240" w:lineRule="auto"/>
      </w:pPr>
      <w:r>
        <w:separator/>
      </w:r>
    </w:p>
  </w:endnote>
  <w:endnote w:type="continuationSeparator" w:id="0">
    <w:p w14:paraId="21873CD1" w14:textId="77777777" w:rsidR="002574EF" w:rsidRDefault="002574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BA5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62FE4" w14:textId="77777777" w:rsidR="002574EF" w:rsidRDefault="002574EF" w:rsidP="00E71FC3">
      <w:pPr>
        <w:spacing w:after="0" w:line="240" w:lineRule="auto"/>
      </w:pPr>
      <w:r>
        <w:separator/>
      </w:r>
    </w:p>
  </w:footnote>
  <w:footnote w:type="continuationSeparator" w:id="0">
    <w:p w14:paraId="2E8EBC12" w14:textId="77777777" w:rsidR="002574EF" w:rsidRDefault="002574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4EF"/>
    <w:rsid w:val="001A7C09"/>
    <w:rsid w:val="002574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C8E4"/>
  <w15:chartTrackingRefBased/>
  <w15:docId w15:val="{DEF4FD73-195D-4D43-B8C4-3EE32350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57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2020-02-19T20:02:00Z</dcterms:created>
  <dcterms:modified xsi:type="dcterms:W3CDTF">2020-02-19T20:02:00Z</dcterms:modified>
</cp:coreProperties>
</file>